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C9" w:rsidRDefault="00395FC9"/>
    <w:p w:rsidR="00395FC9" w:rsidRDefault="00395FC9"/>
    <w:p w:rsidR="00395FC9" w:rsidRPr="00B1190A" w:rsidRDefault="00395FC9" w:rsidP="00D83E95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</w:t>
      </w:r>
    </w:p>
    <w:p w:rsidR="00395FC9" w:rsidRPr="00B1190A" w:rsidRDefault="00395FC9" w:rsidP="00D83E95">
      <w:pPr>
        <w:jc w:val="right"/>
        <w:rPr>
          <w:rFonts w:ascii="Times New Roman" w:hAnsi="Times New Roman"/>
          <w:bCs/>
          <w:sz w:val="24"/>
          <w:szCs w:val="24"/>
        </w:rPr>
      </w:pPr>
      <w:r w:rsidRPr="00B1190A">
        <w:rPr>
          <w:rFonts w:ascii="Times New Roman" w:hAnsi="Times New Roman"/>
          <w:bCs/>
          <w:sz w:val="24"/>
          <w:szCs w:val="24"/>
        </w:rPr>
        <w:t xml:space="preserve">                                                 УТВЕРЖДЕН</w:t>
      </w:r>
    </w:p>
    <w:p w:rsidR="00395FC9" w:rsidRPr="00B1190A" w:rsidRDefault="00395FC9" w:rsidP="00D83E95">
      <w:pPr>
        <w:jc w:val="right"/>
        <w:rPr>
          <w:rFonts w:ascii="Times New Roman" w:hAnsi="Times New Roman"/>
          <w:bCs/>
          <w:sz w:val="24"/>
          <w:szCs w:val="24"/>
        </w:rPr>
      </w:pPr>
      <w:r w:rsidRPr="00B1190A">
        <w:rPr>
          <w:rFonts w:ascii="Times New Roman" w:hAnsi="Times New Roman"/>
          <w:bCs/>
          <w:sz w:val="24"/>
          <w:szCs w:val="24"/>
        </w:rPr>
        <w:t xml:space="preserve">        приказом МОУ «Школа-гимназия № 6» г. Джанкоя</w:t>
      </w:r>
    </w:p>
    <w:p w:rsidR="00395FC9" w:rsidRPr="00B1190A" w:rsidRDefault="00395FC9" w:rsidP="00D83E95">
      <w:pPr>
        <w:pStyle w:val="NoSpacing"/>
        <w:jc w:val="center"/>
        <w:rPr>
          <w:rFonts w:ascii="Times New Roman" w:hAnsi="Times New Roman"/>
          <w:bCs/>
          <w:sz w:val="24"/>
          <w:szCs w:val="24"/>
        </w:rPr>
      </w:pPr>
      <w:r w:rsidRPr="00B1190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от 31.08.2020 №269</w:t>
      </w:r>
    </w:p>
    <w:p w:rsidR="00395FC9" w:rsidRPr="00B1190A" w:rsidRDefault="00395FC9" w:rsidP="00D83E95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395FC9" w:rsidRPr="00B1190A" w:rsidRDefault="00395FC9" w:rsidP="00D83E95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aps/>
          <w:sz w:val="24"/>
          <w:szCs w:val="24"/>
          <w:bdr w:val="none" w:sz="0" w:space="0" w:color="auto" w:frame="1"/>
          <w:lang w:eastAsia="ru-RU"/>
        </w:rPr>
      </w:pPr>
      <w:r w:rsidRPr="00B1190A">
        <w:rPr>
          <w:rFonts w:ascii="Times New Roman" w:hAnsi="Times New Roman"/>
          <w:b/>
          <w:bCs/>
          <w:caps/>
          <w:sz w:val="24"/>
          <w:szCs w:val="24"/>
        </w:rPr>
        <w:t>П</w:t>
      </w:r>
      <w:r w:rsidRPr="00B1190A">
        <w:rPr>
          <w:rFonts w:ascii="Times New Roman" w:hAnsi="Times New Roman"/>
          <w:b/>
          <w:bCs/>
          <w:caps/>
          <w:sz w:val="24"/>
          <w:szCs w:val="24"/>
          <w:bdr w:val="none" w:sz="0" w:space="0" w:color="auto" w:frame="1"/>
          <w:lang w:eastAsia="ru-RU"/>
        </w:rPr>
        <w:t>лан мероприятий  по организации научно-исследовательской деятельности учащихся в 2020-2021 учебном году</w:t>
      </w:r>
    </w:p>
    <w:p w:rsidR="00395FC9" w:rsidRPr="00B1190A" w:rsidRDefault="00395FC9" w:rsidP="00D83E9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510" w:type="dxa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736"/>
        <w:gridCol w:w="164"/>
        <w:gridCol w:w="2802"/>
        <w:gridCol w:w="1944"/>
        <w:gridCol w:w="2124"/>
        <w:gridCol w:w="1740"/>
      </w:tblGrid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мероприятия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Ответственны</w:t>
            </w:r>
            <w:bookmarkStart w:id="0" w:name="_GoBack"/>
            <w:bookmarkEnd w:id="0"/>
            <w:r w:rsidRPr="00B119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Отметка о выполнении</w:t>
            </w: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 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во Всероссийском конкурсе сочинений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Октябрь 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Методические консультации для руководителей проектов, научно-исследовательских работ по оформлению 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Все руководители НИР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Заместитель директора по УР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Октябрь 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экологической акции « Сохраним можжевельники Крыма»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Октябрь2020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во Всероссийском конкурсе краеведческих исследовательских работ «Отечество»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Октябрь 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Республиканской  заочной природоохранной акции «Птица года – 2019»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Ноябрь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Республиканской выставке – конкурсе декоративно-прикладного творчества и изобразительного искусства «Знай и люби свой край»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 предметов развивающего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Ноябрь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Международной лингвистической игре «Русский медвежонок»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русского языка</w:t>
            </w:r>
          </w:p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начальных классов</w:t>
            </w:r>
          </w:p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Октябрь-ноябрь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Республиканского интеллектуального форума для талантливых и одаренных детей Республики Крым «Интеллектуальный старт-ап»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8E0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Ноябрь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школьной научно-практической конференции «Ломоносовские чтения»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Ноябрь-декабрь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Участие в муниципальном этапе республиканского конкурса-защиты научно-исследовательских работ МАН школьников Крыма </w:t>
            </w:r>
          </w:p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«Искатель»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Декабрь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Международном игровом конкурсе «Британский Бульдог»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учителей иностранного языка</w:t>
            </w:r>
          </w:p>
          <w:p w:rsidR="00395FC9" w:rsidRPr="00B1190A" w:rsidRDefault="00395FC9" w:rsidP="00394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начальных классов</w:t>
            </w:r>
          </w:p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Декабрь-март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 заочном конкурсе работ юных фотохудожников Крыма «Крым – полуостров мечты»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МО.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Республиканском заочном конкурсе «Мирный космос»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3949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Республиканском конкурсе творческих работ школьников и студентов «Судьба моей семьи в судьбе моей страны»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Региональном этапе Всероссийской астрономической олимпиады «Малая Медведица» для учащихся 5-7 классов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Международной игре по МХК «Золотое руно»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МО.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во Всероссийской олимпиаде «Физтех» (математика, информатика, физика)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73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Февраль 2021</w:t>
            </w:r>
          </w:p>
        </w:tc>
        <w:tc>
          <w:tcPr>
            <w:tcW w:w="296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экологической акции «Первоцветы-2020»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учителей естественно-гуманитарного цикла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Республиканского конкурса-защиты научно-исследовательских работ МАН «Искатель»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Международном математическом конкурсе-игре «Кенгуру»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  <w:p w:rsidR="00395FC9" w:rsidRPr="00B1190A" w:rsidRDefault="00395FC9" w:rsidP="00394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начальных классов</w:t>
            </w:r>
          </w:p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48 Республиканских соревнований по начальному техническому моделированию для учащихся дополнительного образования младшего школьного возраста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МО начальных классов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во Всероссийском турнире юных физиков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Республиканского конкурса социально-экономических проектов «Крым – XXI век» среди учащихся образовательных организаций Республики Крым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  естественно-гуманитарных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во Всероссийском конкурсе юных инженеров-исследователей с международным участием «Спутник»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республиканском конкурсе исследовательских работ и проектов учащихся младшего школьного возраста «Я – исследователь» (1-4 класс)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начальных классов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республиканском конкурсе по ИКТ «С компьютером на ТЫ»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Участие в научно-практической конференция «Космос. Земля. Человек»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Итоговой научно-практической конференции исследовательских работ учащихся «Научный потенциал 21 век»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экологическом марафоне « Мир вокруг нас»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в интерактивном природоведческом конкурсе "Колосок-2020"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  <w:p w:rsidR="00395FC9" w:rsidRPr="00B1190A" w:rsidRDefault="00395FC9" w:rsidP="00394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МО учителей начальных классов</w:t>
            </w:r>
          </w:p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апрель-май 2021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Участие в  республиканском конкурсе «Космические фантазии»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FC9" w:rsidRPr="00B1190A" w:rsidTr="00FF45F8">
        <w:tc>
          <w:tcPr>
            <w:tcW w:w="1900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16-17 мая</w:t>
            </w:r>
          </w:p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Участие в Республиканском конкурсе исследовательских работ и проектов учащихся среднего школьного возраста «Шаг в науку»</w:t>
            </w:r>
          </w:p>
        </w:tc>
        <w:tc>
          <w:tcPr>
            <w:tcW w:w="19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12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1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Руководители МО</w:t>
            </w:r>
          </w:p>
        </w:tc>
        <w:tc>
          <w:tcPr>
            <w:tcW w:w="1740" w:type="dxa"/>
            <w:shd w:val="clear" w:color="auto" w:fill="FFFFFF"/>
          </w:tcPr>
          <w:p w:rsidR="00395FC9" w:rsidRPr="00B1190A" w:rsidRDefault="00395FC9" w:rsidP="00432C6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95FC9" w:rsidRPr="00B1190A" w:rsidRDefault="00395FC9" w:rsidP="00034047">
      <w:pPr>
        <w:spacing w:after="0" w:line="312" w:lineRule="atLeast"/>
        <w:textAlignment w:val="baseline"/>
        <w:outlineLvl w:val="2"/>
        <w:rPr>
          <w:rFonts w:ascii="Times New Roman" w:hAnsi="Times New Roman"/>
          <w:color w:val="444444"/>
          <w:spacing w:val="-8"/>
          <w:sz w:val="24"/>
          <w:szCs w:val="24"/>
          <w:lang w:eastAsia="ru-RU"/>
        </w:rPr>
      </w:pPr>
    </w:p>
    <w:sectPr w:rsidR="00395FC9" w:rsidRPr="00B1190A" w:rsidSect="00E92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494"/>
    <w:rsid w:val="00034047"/>
    <w:rsid w:val="0029265F"/>
    <w:rsid w:val="00394935"/>
    <w:rsid w:val="00395FC9"/>
    <w:rsid w:val="00432C61"/>
    <w:rsid w:val="00473DDA"/>
    <w:rsid w:val="004A71FC"/>
    <w:rsid w:val="004D6E8A"/>
    <w:rsid w:val="005108FC"/>
    <w:rsid w:val="00585494"/>
    <w:rsid w:val="008E0075"/>
    <w:rsid w:val="00986A15"/>
    <w:rsid w:val="00AB2C9B"/>
    <w:rsid w:val="00B1190A"/>
    <w:rsid w:val="00D52CE8"/>
    <w:rsid w:val="00D62AE9"/>
    <w:rsid w:val="00D83E95"/>
    <w:rsid w:val="00E32304"/>
    <w:rsid w:val="00E92CE0"/>
    <w:rsid w:val="00EF09CF"/>
    <w:rsid w:val="00F64804"/>
    <w:rsid w:val="00FF45F8"/>
    <w:rsid w:val="00FF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CE0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5854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85494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rsid w:val="00585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85494"/>
    <w:rPr>
      <w:rFonts w:cs="Times New Roman"/>
      <w:b/>
      <w:bCs/>
    </w:rPr>
  </w:style>
  <w:style w:type="paragraph" w:styleId="NoSpacing">
    <w:name w:val="No Spacing"/>
    <w:uiPriority w:val="99"/>
    <w:qFormat/>
    <w:rsid w:val="00D83E9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0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0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780</Words>
  <Characters>4450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</dc:title>
  <dc:subject/>
  <dc:creator>ЗАВУЧ</dc:creator>
  <cp:keywords/>
  <dc:description/>
  <cp:lastModifiedBy>User</cp:lastModifiedBy>
  <cp:revision>3</cp:revision>
  <dcterms:created xsi:type="dcterms:W3CDTF">2020-11-17T16:12:00Z</dcterms:created>
  <dcterms:modified xsi:type="dcterms:W3CDTF">2020-11-17T16:21:00Z</dcterms:modified>
</cp:coreProperties>
</file>